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669AF903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517D4B">
        <w:rPr>
          <w:b/>
          <w:color w:val="FF5200" w:themeColor="accent2"/>
          <w:sz w:val="36"/>
          <w:szCs w:val="36"/>
        </w:rPr>
        <w:t>„</w:t>
      </w:r>
      <w:sdt>
        <w:sdtPr>
          <w:rPr>
            <w:b/>
            <w:color w:val="FF5200" w:themeColor="accent2"/>
            <w:sz w:val="36"/>
            <w:szCs w:val="36"/>
          </w:rPr>
          <w:alias w:val="Název veřejné zakázky"/>
          <w:tag w:val="Název VZ"/>
          <w:id w:val="2090275580"/>
          <w:placeholder>
            <w:docPart w:val="E1E02715C5DC41F7BCA664060EE771A0"/>
          </w:placeholder>
        </w:sdtPr>
        <w:sdtEndPr/>
        <w:sdtContent>
          <w:r w:rsidR="00690B56" w:rsidRPr="00517D4B">
            <w:rPr>
              <w:b/>
              <w:color w:val="FF5200" w:themeColor="accent2"/>
              <w:sz w:val="36"/>
              <w:szCs w:val="36"/>
            </w:rPr>
            <w:t>Nákup pásových štěpkovačů</w:t>
          </w:r>
        </w:sdtContent>
      </w:sdt>
      <w:r w:rsidRPr="00517D4B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vedené </w:t>
      </w:r>
      <w:r w:rsidRPr="0005314A">
        <w:rPr>
          <w:b/>
          <w:color w:val="FF5200" w:themeColor="accent2"/>
          <w:sz w:val="36"/>
          <w:szCs w:val="36"/>
        </w:rPr>
        <w:t xml:space="preserve">pod </w:t>
      </w:r>
      <w:r w:rsidRPr="0005314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</w:t>
      </w:r>
      <w:r w:rsidR="0005314A" w:rsidRPr="0044233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139974</w:t>
      </w:r>
      <w:r w:rsidR="0005314A" w:rsidRPr="0005314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0B0E4CD9" w14:textId="2701EBEB" w:rsidR="0005314A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8039817" w:history="1">
            <w:r w:rsidR="0005314A" w:rsidRPr="005E6273">
              <w:rPr>
                <w:rStyle w:val="Hypertextovodkaz"/>
              </w:rPr>
              <w:t>Kapitola č. 1 Všeobecné informace o dodavateli</w:t>
            </w:r>
            <w:r w:rsidR="0005314A">
              <w:rPr>
                <w:noProof/>
                <w:webHidden/>
              </w:rPr>
              <w:tab/>
            </w:r>
            <w:r w:rsidR="0005314A">
              <w:rPr>
                <w:noProof/>
                <w:webHidden/>
              </w:rPr>
              <w:fldChar w:fldCharType="begin"/>
            </w:r>
            <w:r w:rsidR="0005314A">
              <w:rPr>
                <w:noProof/>
                <w:webHidden/>
              </w:rPr>
              <w:instrText xml:space="preserve"> PAGEREF _Toc238039817 \h </w:instrText>
            </w:r>
            <w:r w:rsidR="0005314A">
              <w:rPr>
                <w:noProof/>
                <w:webHidden/>
              </w:rPr>
            </w:r>
            <w:r w:rsidR="0005314A">
              <w:rPr>
                <w:noProof/>
                <w:webHidden/>
              </w:rPr>
              <w:fldChar w:fldCharType="separate"/>
            </w:r>
            <w:r w:rsidR="0005314A">
              <w:rPr>
                <w:noProof/>
                <w:webHidden/>
              </w:rPr>
              <w:t>2</w:t>
            </w:r>
            <w:r w:rsidR="0005314A">
              <w:rPr>
                <w:noProof/>
                <w:webHidden/>
              </w:rPr>
              <w:fldChar w:fldCharType="end"/>
            </w:r>
          </w:hyperlink>
        </w:p>
        <w:p w14:paraId="3EA6DFFF" w14:textId="7BD872E4" w:rsidR="0005314A" w:rsidRDefault="0005314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9818" w:history="1">
            <w:r w:rsidRPr="005E6273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_Toc238039818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EC1833" w14:textId="14299496" w:rsidR="0005314A" w:rsidRDefault="0005314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9819" w:history="1">
            <w:r w:rsidRPr="005E6273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_Toc238039819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6918D8" w14:textId="2282296A" w:rsidR="0005314A" w:rsidRDefault="0005314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9820" w:history="1">
            <w:r w:rsidRPr="005E6273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_Toc238039820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EAF8C7" w14:textId="7D2F246D" w:rsidR="0005314A" w:rsidRDefault="0005314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9821" w:history="1">
            <w:r w:rsidRPr="005E6273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_Toc238039821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BB4B8B" w14:textId="094C0E79" w:rsidR="0005314A" w:rsidRDefault="0005314A" w:rsidP="0005314A">
          <w:pPr>
            <w:pStyle w:val="Obsah2"/>
            <w:rPr>
              <w:rFonts w:eastAsiaTheme="minorEastAsia"/>
              <w:caps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9822" w:history="1">
            <w:r w:rsidRPr="005E6273">
              <w:rPr>
                <w:rStyle w:val="Hypertextovodkaz"/>
              </w:rPr>
              <w:t>Kapitola č. 6 Seznam vÝZNAMNÝCH DODÁVEK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_Toc238039822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4E0C0F" w14:textId="3587B68A" w:rsidR="0005314A" w:rsidRDefault="0005314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9824" w:history="1">
            <w:r w:rsidRPr="005E6273">
              <w:rPr>
                <w:rStyle w:val="Hypertextovodkaz"/>
              </w:rPr>
              <w:t>Kapitola č. 7 Seznam odborného personálu DODAVATELE –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_Toc238039824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3158E5" w14:textId="72A99AE3" w:rsidR="0005314A" w:rsidRDefault="0005314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9825" w:history="1">
            <w:r w:rsidRPr="005E6273">
              <w:rPr>
                <w:rStyle w:val="Hypertextovodkaz"/>
              </w:rPr>
              <w:t>Kapitola č. 8 Vzor profesního ŽIVOTOPISU –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_Toc238039825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2BFA92" w14:textId="166D3560" w:rsidR="0005314A" w:rsidRDefault="0005314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9826" w:history="1">
            <w:r w:rsidRPr="005E6273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_Toc238039826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38816B" w14:textId="41F213E6" w:rsidR="0005314A" w:rsidRDefault="0005314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9827" w:history="1">
            <w:r w:rsidRPr="005E6273">
              <w:rPr>
                <w:rStyle w:val="Hypertextovodkaz"/>
              </w:rPr>
              <w:t>Kapitola č. 10 Informace o tom, zda budou na staveništi působit zaměstnanci více než jednoho ZHOTOVITELE –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_Toc238039827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99932" w14:textId="2E504205" w:rsidR="0005314A" w:rsidRDefault="0005314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9828" w:history="1">
            <w:r w:rsidRPr="005E6273">
              <w:rPr>
                <w:rStyle w:val="Hypertextovodkaz"/>
              </w:rPr>
              <w:t>Kapitola č. 11 Přehled technických zařízení 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_Toc238039828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6FD44" w14:textId="4C150D89" w:rsidR="0005314A" w:rsidRDefault="0005314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9829" w:history="1">
            <w:r w:rsidRPr="005E6273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_Toc238039829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8039817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503D9090" w14:textId="77777777" w:rsidR="00D7242C" w:rsidRPr="00D7242C" w:rsidRDefault="00D7242C" w:rsidP="00D7242C">
      <w:pPr>
        <w:pStyle w:val="Textbezslovn"/>
        <w:ind w:left="28"/>
      </w:pPr>
      <w:r w:rsidRPr="00D7242C">
        <w:t>Kontaktní osoba:</w:t>
      </w:r>
      <w:r w:rsidRPr="00D7242C">
        <w:tab/>
      </w:r>
      <w:sdt>
        <w:sdtPr>
          <w:rPr>
            <w:b/>
          </w:rPr>
          <w:id w:val="-1221507866"/>
          <w:placeholder>
            <w:docPart w:val="8E2982E3386A4D30AF7EB3BEF01B8FEF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64DFB4EF" w14:textId="77777777" w:rsidR="00D7242C" w:rsidRPr="00D7242C" w:rsidRDefault="00D7242C" w:rsidP="00D7242C">
      <w:pPr>
        <w:pStyle w:val="Textbezslovn"/>
        <w:ind w:left="28"/>
      </w:pPr>
      <w:r w:rsidRPr="00D7242C">
        <w:t>E-mail:</w:t>
      </w:r>
      <w:r w:rsidRPr="00D7242C">
        <w:tab/>
      </w:r>
      <w:r w:rsidRPr="00D7242C">
        <w:tab/>
      </w:r>
      <w:r w:rsidRPr="00D7242C">
        <w:tab/>
      </w:r>
      <w:sdt>
        <w:sdtPr>
          <w:rPr>
            <w:b/>
          </w:rPr>
          <w:id w:val="-668559897"/>
          <w:placeholder>
            <w:docPart w:val="7F5E950614E04F4EB50E819F750DD6CD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752D1FBE" w14:textId="77777777" w:rsidR="00D7242C" w:rsidRPr="00D7242C" w:rsidRDefault="00D7242C" w:rsidP="00D7242C">
      <w:pPr>
        <w:pStyle w:val="Textbezslovn"/>
        <w:ind w:left="28"/>
      </w:pPr>
      <w:r w:rsidRPr="00D7242C">
        <w:t xml:space="preserve">Připravenost k uzavření smlouvy v elektronické </w:t>
      </w:r>
    </w:p>
    <w:p w14:paraId="5F27C3F1" w14:textId="77777777" w:rsidR="00D7242C" w:rsidRPr="00D7242C" w:rsidRDefault="00D7242C" w:rsidP="00D7242C">
      <w:pPr>
        <w:pStyle w:val="Textbezslovn"/>
        <w:ind w:left="28"/>
      </w:pPr>
      <w:r w:rsidRPr="00D7242C">
        <w:t>podobě prostřednictvím elektronického podpisu</w:t>
      </w:r>
      <w:r w:rsidRPr="00D7242C">
        <w:rPr>
          <w:vertAlign w:val="superscript"/>
        </w:rPr>
        <w:footnoteReference w:id="2"/>
      </w:r>
      <w:r w:rsidRPr="00D7242C">
        <w:t>:</w:t>
      </w:r>
      <w:r w:rsidRPr="00D7242C">
        <w:rPr>
          <w:b/>
          <w:bCs/>
        </w:rPr>
        <w:tab/>
      </w:r>
      <w:sdt>
        <w:sdtPr>
          <w:id w:val="-831145844"/>
          <w:placeholder>
            <w:docPart w:val="73967B44D8BD4E5594367826ABC202D6"/>
          </w:placeholder>
        </w:sdtPr>
        <w:sdtEndPr/>
        <w:sdtContent>
          <w:sdt>
            <w:sdtPr>
              <w:rPr>
                <w:b/>
              </w:rPr>
              <w:id w:val="1104160349"/>
              <w:placeholder>
                <w:docPart w:val="7B7C6746EA17440E964173F157E22FD5"/>
              </w:placeholder>
              <w:showingPlcHdr/>
            </w:sdtPr>
            <w:sdtEndPr/>
            <w:sdtContent>
              <w:r w:rsidRPr="00094FA0">
                <w:rPr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6E06026E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2393EFE7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155B0507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lastRenderedPageBreak/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8039818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B55901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B5590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B55901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B55901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8039819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2D74AA51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B6A1BE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8039820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C67D854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190012EF" w:rsidR="00D6532E" w:rsidRPr="006564BB" w:rsidRDefault="00D6532E" w:rsidP="00EF4E96">
      <w:pPr>
        <w:pStyle w:val="Nadpisbezsl1-1"/>
        <w:jc w:val="both"/>
      </w:pPr>
      <w:bookmarkStart w:id="8" w:name="_Toc238039821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517D4B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517D4B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517D4B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4A449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4A449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4A449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4A449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4A449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4A449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4A449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4A449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4A449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4A6D1A6D" w14:textId="77777777" w:rsidR="00690B56" w:rsidRDefault="00690B56" w:rsidP="00690B56">
      <w:pPr>
        <w:spacing w:after="120" w:line="240" w:lineRule="auto"/>
        <w:jc w:val="both"/>
        <w:rPr>
          <w:rFonts w:ascii="Verdana" w:hAnsi="Verdana" w:cstheme="minorHAnsi"/>
        </w:rPr>
      </w:pPr>
    </w:p>
    <w:p w14:paraId="2BE2ADA7" w14:textId="77777777" w:rsidR="00690B56" w:rsidRDefault="00690B56" w:rsidP="00690B56">
      <w:pPr>
        <w:spacing w:after="120" w:line="240" w:lineRule="auto"/>
        <w:jc w:val="both"/>
        <w:rPr>
          <w:rFonts w:ascii="Verdana" w:hAnsi="Verdana" w:cstheme="minorHAnsi"/>
        </w:rPr>
      </w:pPr>
    </w:p>
    <w:p w14:paraId="5F6E6FD8" w14:textId="77777777" w:rsidR="00690B56" w:rsidRDefault="00690B56" w:rsidP="00690B56">
      <w:pPr>
        <w:spacing w:after="120" w:line="240" w:lineRule="auto"/>
        <w:jc w:val="both"/>
        <w:rPr>
          <w:rFonts w:ascii="Verdana" w:hAnsi="Verdana" w:cstheme="minorHAnsi"/>
        </w:rPr>
      </w:pPr>
    </w:p>
    <w:p w14:paraId="0C0C93D8" w14:textId="77777777" w:rsidR="00690B56" w:rsidRDefault="00690B56" w:rsidP="00690B56">
      <w:pPr>
        <w:spacing w:after="120" w:line="240" w:lineRule="auto"/>
        <w:jc w:val="both"/>
        <w:rPr>
          <w:rFonts w:ascii="Verdana" w:hAnsi="Verdana" w:cstheme="minorHAnsi"/>
        </w:rPr>
      </w:pPr>
    </w:p>
    <w:p w14:paraId="154BFB4C" w14:textId="77777777" w:rsidR="00690B56" w:rsidRDefault="00690B56" w:rsidP="00690B56">
      <w:pPr>
        <w:spacing w:after="120" w:line="240" w:lineRule="auto"/>
        <w:jc w:val="both"/>
        <w:rPr>
          <w:rFonts w:ascii="Verdana" w:hAnsi="Verdana" w:cstheme="minorHAnsi"/>
        </w:rPr>
      </w:pPr>
    </w:p>
    <w:p w14:paraId="5A0BD2C1" w14:textId="77777777" w:rsidR="00690B56" w:rsidRDefault="00690B56" w:rsidP="00690B56">
      <w:pPr>
        <w:spacing w:after="120" w:line="240" w:lineRule="auto"/>
        <w:jc w:val="both"/>
        <w:rPr>
          <w:rFonts w:ascii="Verdana" w:hAnsi="Verdana" w:cstheme="minorHAnsi"/>
        </w:rPr>
      </w:pPr>
    </w:p>
    <w:p w14:paraId="4B3AEF4A" w14:textId="77777777" w:rsidR="00690B56" w:rsidRDefault="00690B56" w:rsidP="00690B56">
      <w:pPr>
        <w:spacing w:after="120" w:line="240" w:lineRule="auto"/>
        <w:jc w:val="both"/>
        <w:rPr>
          <w:rFonts w:ascii="Verdana" w:hAnsi="Verdana" w:cstheme="minorHAnsi"/>
        </w:rPr>
      </w:pPr>
    </w:p>
    <w:p w14:paraId="678946FA" w14:textId="77777777" w:rsidR="00690B56" w:rsidRDefault="00690B56" w:rsidP="00690B56">
      <w:pPr>
        <w:spacing w:after="120" w:line="240" w:lineRule="auto"/>
        <w:jc w:val="both"/>
        <w:rPr>
          <w:rFonts w:ascii="Verdana" w:hAnsi="Verdana" w:cstheme="minorHAnsi"/>
        </w:rPr>
      </w:pPr>
    </w:p>
    <w:p w14:paraId="5FC20C2C" w14:textId="77777777" w:rsidR="00690B56" w:rsidRDefault="00690B56" w:rsidP="00690B56">
      <w:pPr>
        <w:spacing w:after="120" w:line="240" w:lineRule="auto"/>
        <w:jc w:val="both"/>
        <w:rPr>
          <w:rFonts w:ascii="Verdana" w:hAnsi="Verdana" w:cstheme="minorHAnsi"/>
        </w:rPr>
      </w:pPr>
    </w:p>
    <w:p w14:paraId="3B539CA7" w14:textId="77777777" w:rsidR="00690B56" w:rsidRDefault="00690B56" w:rsidP="00690B56">
      <w:pPr>
        <w:spacing w:after="120" w:line="240" w:lineRule="auto"/>
        <w:jc w:val="both"/>
        <w:rPr>
          <w:rFonts w:ascii="Verdana" w:hAnsi="Verdana" w:cstheme="minorHAnsi"/>
        </w:rPr>
      </w:pPr>
    </w:p>
    <w:p w14:paraId="281FF75F" w14:textId="77777777" w:rsidR="00690B56" w:rsidRDefault="00690B56" w:rsidP="00690B56">
      <w:pPr>
        <w:spacing w:after="120" w:line="240" w:lineRule="auto"/>
        <w:jc w:val="both"/>
        <w:rPr>
          <w:rFonts w:ascii="Verdana" w:hAnsi="Verdana" w:cstheme="minorHAnsi"/>
        </w:rPr>
      </w:pPr>
    </w:p>
    <w:p w14:paraId="71A3D1D9" w14:textId="77777777" w:rsidR="00690B56" w:rsidRPr="006564BB" w:rsidRDefault="00690B56" w:rsidP="00517D4B">
      <w:pPr>
        <w:spacing w:after="120" w:line="240" w:lineRule="auto"/>
        <w:jc w:val="both"/>
        <w:rPr>
          <w:rFonts w:ascii="Verdana" w:hAnsi="Verdana" w:cstheme="minorHAnsi"/>
        </w:rPr>
      </w:pPr>
    </w:p>
    <w:p w14:paraId="5BA3B243" w14:textId="6B3BBA00" w:rsidR="0035531B" w:rsidRDefault="00BE7668" w:rsidP="00EF4E96">
      <w:pPr>
        <w:pStyle w:val="Nadpisbezsl1-1"/>
        <w:jc w:val="both"/>
      </w:pPr>
      <w:bookmarkStart w:id="9" w:name="_Toc238039822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 xml:space="preserve">Seznam </w:t>
      </w:r>
      <w:r w:rsidR="00103F9D">
        <w:t>vÝZNAMNÝCH DODÁVEK</w:t>
      </w:r>
      <w:bookmarkEnd w:id="9"/>
    </w:p>
    <w:p w14:paraId="257B6954" w14:textId="77777777" w:rsidR="00372E5B" w:rsidRPr="00D36729" w:rsidRDefault="00372E5B" w:rsidP="00372E5B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Účastník:</w:t>
      </w:r>
    </w:p>
    <w:p w14:paraId="3D89DAB6" w14:textId="5EDDC64A" w:rsidR="00372E5B" w:rsidRPr="00517D4B" w:rsidRDefault="00372E5B" w:rsidP="00517D4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bookmarkStart w:id="10" w:name="_Toc237255822"/>
      <w:bookmarkStart w:id="11" w:name="_Toc238039823"/>
      <w:r w:rsidRPr="00D36729">
        <w:rPr>
          <w:rFonts w:ascii="Verdana" w:hAnsi="Verdana"/>
          <w:b/>
        </w:rPr>
        <w:t>Obchodní firma/jméno</w:t>
      </w:r>
      <w:r w:rsidRPr="00D36729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Sídlo/místo podnikání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IČO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Právní forma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bookmarkEnd w:id="10"/>
      <w:bookmarkEnd w:id="11"/>
    </w:p>
    <w:p w14:paraId="6C984032" w14:textId="77777777" w:rsidR="00372E5B" w:rsidRPr="00D36729" w:rsidRDefault="00372E5B" w:rsidP="00372E5B">
      <w:pPr>
        <w:rPr>
          <w:rFonts w:ascii="Verdana" w:hAnsi="Verdana"/>
        </w:rPr>
      </w:pPr>
    </w:p>
    <w:p w14:paraId="27E3B454" w14:textId="7468497F" w:rsidR="00372E5B" w:rsidRPr="00D36729" w:rsidRDefault="00372E5B" w:rsidP="00372E5B">
      <w:pPr>
        <w:jc w:val="both"/>
        <w:rPr>
          <w:rFonts w:ascii="Verdana" w:hAnsi="Verdana"/>
        </w:rPr>
      </w:pPr>
      <w:r w:rsidRPr="00D36729">
        <w:rPr>
          <w:rFonts w:ascii="Verdana" w:hAnsi="Verdana"/>
        </w:rPr>
        <w:t>který podává nabídku na veřejnou zakázku s názvem „</w:t>
      </w:r>
      <w:sdt>
        <w:sdtPr>
          <w:rPr>
            <w:b/>
          </w:rPr>
          <w:alias w:val="Název veřejné zakázky"/>
          <w:tag w:val="Název VZ"/>
          <w:id w:val="1691564293"/>
          <w:placeholder>
            <w:docPart w:val="B02AAA3AF33C402BA7ECA1FB98BB3F7B"/>
          </w:placeholder>
        </w:sdtPr>
        <w:sdtEndPr/>
        <w:sdtContent>
          <w:r w:rsidR="00690B56">
            <w:rPr>
              <w:b/>
            </w:rPr>
            <w:t>Nákup pásových štěpkovačů</w:t>
          </w:r>
        </w:sdtContent>
      </w:sdt>
      <w:r w:rsidRPr="00D36729">
        <w:rPr>
          <w:rFonts w:ascii="Verdana" w:hAnsi="Verdana"/>
        </w:rPr>
        <w:t xml:space="preserve">“, tímto čestně prohlašuje, že za </w:t>
      </w:r>
      <w:r w:rsidRPr="00690B56">
        <w:rPr>
          <w:rFonts w:ascii="Verdana" w:hAnsi="Verdana"/>
        </w:rPr>
        <w:t xml:space="preserve">poslední </w:t>
      </w:r>
      <w:r w:rsidRPr="00517D4B">
        <w:rPr>
          <w:rFonts w:ascii="Verdana" w:hAnsi="Verdana"/>
        </w:rPr>
        <w:t>3</w:t>
      </w:r>
      <w:r w:rsidRPr="00690B56">
        <w:rPr>
          <w:rFonts w:ascii="Verdana" w:hAnsi="Verdana"/>
        </w:rPr>
        <w:t xml:space="preserve"> roky</w:t>
      </w:r>
      <w:r>
        <w:rPr>
          <w:rFonts w:ascii="Verdana" w:hAnsi="Verdana"/>
        </w:rPr>
        <w:t xml:space="preserve"> </w:t>
      </w:r>
      <w:r w:rsidRPr="00D36729">
        <w:rPr>
          <w:rFonts w:ascii="Verdana" w:hAnsi="Verdana"/>
        </w:rPr>
        <w:t xml:space="preserve">před zahájením </w:t>
      </w:r>
      <w:r>
        <w:rPr>
          <w:rFonts w:ascii="Verdana" w:hAnsi="Verdana"/>
        </w:rPr>
        <w:t xml:space="preserve">výběrového </w:t>
      </w:r>
      <w:r w:rsidRPr="00D36729">
        <w:rPr>
          <w:rFonts w:ascii="Verdana" w:hAnsi="Verdana"/>
        </w:rPr>
        <w:t xml:space="preserve">řízení realizoval tyto </w:t>
      </w:r>
      <w:r>
        <w:rPr>
          <w:rFonts w:ascii="Verdana" w:hAnsi="Verdana"/>
        </w:rPr>
        <w:t>dodávky</w:t>
      </w:r>
      <w:r w:rsidRPr="00D36729">
        <w:rPr>
          <w:rFonts w:ascii="Verdana" w:hAnsi="Verdana"/>
        </w:rPr>
        <w:t>:</w:t>
      </w:r>
    </w:p>
    <w:p w14:paraId="6589BF39" w14:textId="77777777" w:rsidR="00372E5B" w:rsidRPr="00D36729" w:rsidRDefault="00372E5B" w:rsidP="00372E5B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6"/>
        <w:gridCol w:w="1456"/>
        <w:gridCol w:w="1890"/>
        <w:gridCol w:w="1303"/>
        <w:gridCol w:w="1283"/>
        <w:gridCol w:w="1284"/>
      </w:tblGrid>
      <w:tr w:rsidR="00372E5B" w:rsidRPr="00D36729" w14:paraId="4DE0A377" w14:textId="77777777" w:rsidTr="008D6329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79DD33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 xml:space="preserve">Název </w:t>
            </w:r>
            <w:r>
              <w:rPr>
                <w:rFonts w:ascii="Verdana" w:hAnsi="Verdana" w:cstheme="minorHAnsi"/>
                <w:b/>
              </w:rPr>
              <w:t>provedené dodávky</w:t>
            </w:r>
            <w:r w:rsidRPr="00D36729">
              <w:rPr>
                <w:rFonts w:ascii="Verdana" w:hAnsi="Verdana" w:cstheme="minorHAnsi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27D229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  <w:spacing w:val="-6"/>
              </w:rPr>
              <w:t>Objednatel</w:t>
            </w:r>
          </w:p>
          <w:p w14:paraId="28B62046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</w:rPr>
            </w:pPr>
            <w:r w:rsidRPr="00D36729">
              <w:rPr>
                <w:rFonts w:ascii="Verdana" w:hAnsi="Verdana" w:cstheme="minorHAnsi"/>
                <w:spacing w:val="-6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00EBCD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>Předmět plnění</w:t>
            </w:r>
            <w:r w:rsidRPr="00D36729">
              <w:rPr>
                <w:rFonts w:ascii="Verdana" w:hAnsi="Verdana" w:cstheme="minorHAnsi"/>
              </w:rPr>
              <w:t xml:space="preserve"> (popis věcného rozsahu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 xml:space="preserve"> – v detailu potřebném pro ověření splnění požadavků) </w:t>
            </w:r>
            <w:r w:rsidRPr="00D36729">
              <w:rPr>
                <w:rFonts w:ascii="Verdana" w:hAnsi="Verdana" w:cstheme="minorHAnsi"/>
                <w:b/>
              </w:rPr>
              <w:t>a</w:t>
            </w:r>
            <w:r>
              <w:rPr>
                <w:rFonts w:ascii="Verdana" w:hAnsi="Verdana" w:cstheme="minorHAnsi"/>
                <w:b/>
              </w:rPr>
              <w:t> </w:t>
            </w:r>
            <w:r w:rsidRPr="00D36729">
              <w:rPr>
                <w:rFonts w:ascii="Verdana" w:hAnsi="Verdana" w:cstheme="minorHAnsi"/>
                <w:b/>
              </w:rPr>
              <w:t xml:space="preserve">místo </w:t>
            </w:r>
            <w:r>
              <w:rPr>
                <w:rFonts w:ascii="Verdana" w:hAnsi="Verdana" w:cstheme="minorHAnsi"/>
                <w:b/>
              </w:rPr>
              <w:t>dodávky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631787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Termín plnění dle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>smlouvy a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 xml:space="preserve">doba dokončení </w:t>
            </w:r>
            <w:r>
              <w:rPr>
                <w:rFonts w:ascii="Verdana" w:hAnsi="Verdana" w:cstheme="minorHAnsi"/>
              </w:rPr>
              <w:t>dodávky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8A59DA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8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5E8CB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</w:rPr>
            </w:pPr>
            <w:r w:rsidRPr="00D36729">
              <w:rPr>
                <w:rFonts w:ascii="Verdana" w:hAnsi="Verdana" w:cstheme="minorHAnsi"/>
              </w:rPr>
              <w:t xml:space="preserve">Cena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>, kter</w:t>
            </w:r>
            <w:r>
              <w:rPr>
                <w:rFonts w:ascii="Verdana" w:hAnsi="Verdana" w:cstheme="minorHAnsi"/>
              </w:rPr>
              <w:t>ou</w:t>
            </w:r>
            <w:r w:rsidRPr="00D36729">
              <w:rPr>
                <w:rFonts w:ascii="Verdana" w:hAnsi="Verdana" w:cstheme="minorHAnsi"/>
              </w:rPr>
              <w:t xml:space="preserve"> dodavatel poskytl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9"/>
            </w:r>
            <w:r w:rsidRPr="00D36729">
              <w:rPr>
                <w:rFonts w:ascii="Verdana" w:hAnsi="Verdana" w:cstheme="minorHAnsi"/>
              </w:rPr>
              <w:t xml:space="preserve"> za posledních </w:t>
            </w:r>
            <w:r>
              <w:rPr>
                <w:rFonts w:ascii="Verdana" w:hAnsi="Verdana" w:cstheme="minorHAnsi"/>
              </w:rPr>
              <w:t>3 roky</w:t>
            </w:r>
            <w:r w:rsidRPr="00D36729">
              <w:rPr>
                <w:rFonts w:ascii="Verdana" w:hAnsi="Verdana" w:cstheme="minorHAnsi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10"/>
            </w:r>
            <w:r w:rsidRPr="00D36729">
              <w:rPr>
                <w:rFonts w:ascii="Verdana" w:hAnsi="Verdana" w:cstheme="minorHAnsi"/>
              </w:rPr>
              <w:t xml:space="preserve"> bez DPH</w:t>
            </w:r>
          </w:p>
        </w:tc>
      </w:tr>
      <w:tr w:rsidR="00372E5B" w:rsidRPr="00D36729" w14:paraId="77EE5241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42216943"/>
            <w:placeholder>
              <w:docPart w:val="6CCA1395B7BF4397B7A1E75ABF65D49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BDF67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26274694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E63DB9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46858473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47DAAABD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0383787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D4E7E8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71042459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D1818D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24643604"/>
            <w:placeholder>
              <w:docPart w:val="4B1A6BA9CDBD4CE497C2356B7FA06DB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3E8F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65659176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613403212"/>
            <w:placeholder>
              <w:docPart w:val="930D0F81B34E43159E0CCF7FF1E0DEB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7CBB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5869689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B7BC1D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3005313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5C72505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249417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43690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2895392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0E14F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61928169"/>
            <w:placeholder>
              <w:docPart w:val="E76E0582B81F44098D8BF9DC6BEC904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836A7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3ECB919E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919516295"/>
            <w:placeholder>
              <w:docPart w:val="EDB0549DEE6B4969934E90974ADE863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8A522F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4261797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7F8148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8920997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8F877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0811436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BBD3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2695656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AAA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42883875"/>
            <w:placeholder>
              <w:docPart w:val="42D5D4B6179546EAB676518027A024F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91EA04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4444D2DC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259518905"/>
            <w:placeholder>
              <w:docPart w:val="66348CB9C9F04A718BCEB614D7A05DA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E1F1C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482875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C3E4E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1886249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8EF49B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38386632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A8F9C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37888249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744172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17893892"/>
            <w:placeholder>
              <w:docPart w:val="79C42DB28F90474AAF2954922FE415A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FF7553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40A9E371" w14:textId="3F260512" w:rsidR="00EE3C5F" w:rsidRDefault="00EE3C5F" w:rsidP="00EF4E96">
      <w:pPr>
        <w:pStyle w:val="Textbezslovn"/>
      </w:pPr>
    </w:p>
    <w:p w14:paraId="7BCCE3B0" w14:textId="7C1C8199" w:rsidR="0043569E" w:rsidRDefault="0043569E" w:rsidP="000B40D3">
      <w:pPr>
        <w:pStyle w:val="Nadpisbezsl1-1"/>
        <w:jc w:val="both"/>
      </w:pPr>
      <w:bookmarkStart w:id="12" w:name="_Toc208862638"/>
      <w:bookmarkStart w:id="13" w:name="_Toc238039824"/>
      <w:r>
        <w:t>Kapitola č. 7</w:t>
      </w:r>
      <w:r w:rsidRPr="00ED1816">
        <w:t xml:space="preserve"> Seznam odborného personálu </w:t>
      </w:r>
      <w:bookmarkEnd w:id="12"/>
      <w:r w:rsidR="0005314A" w:rsidRPr="00ED1816">
        <w:t>DODAVATELE – NEOBSAZENO</w:t>
      </w:r>
      <w:bookmarkEnd w:id="13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43569E" w:rsidRPr="00EE3C5F" w14:paraId="345DFE56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7E47D916" w14:textId="77777777" w:rsidR="0043569E" w:rsidRDefault="0043569E" w:rsidP="0043569E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25600E77" w14:textId="77777777" w:rsidR="0043569E" w:rsidRPr="00EE3C5F" w:rsidRDefault="0043569E" w:rsidP="0043569E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117AD3D" w14:textId="77777777" w:rsidR="0043569E" w:rsidRPr="00EE3C5F" w:rsidRDefault="0043569E" w:rsidP="0043569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>
              <w:rPr>
                <w:b/>
                <w:sz w:val="16"/>
                <w:szCs w:val="16"/>
              </w:rPr>
              <w:t> Dodava</w:t>
            </w:r>
            <w:r w:rsidRPr="00EE3C5F">
              <w:rPr>
                <w:b/>
                <w:sz w:val="16"/>
                <w:szCs w:val="16"/>
              </w:rPr>
              <w:t>teli</w:t>
            </w:r>
            <w:r>
              <w:rPr>
                <w:b/>
                <w:sz w:val="16"/>
                <w:szCs w:val="16"/>
              </w:rPr>
              <w:t xml:space="preserve"> nebo případným dodavatelům, s nimiž Dodavatel </w:t>
            </w:r>
            <w:r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>
              <w:rPr>
                <w:b/>
                <w:sz w:val="16"/>
                <w:szCs w:val="16"/>
              </w:rPr>
              <w:t xml:space="preserve">  </w:t>
            </w:r>
          </w:p>
        </w:tc>
      </w:tr>
      <w:tr w:rsidR="0043569E" w:rsidRPr="00454716" w14:paraId="247AE90E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4F308C7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AA48479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243B1856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A4B826C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5DD735E2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7E5AA543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0A21710A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FFA3F49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740A685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7683020F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1AF2EA12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3427643B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4E50B29B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08E0D3BB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29031FFE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663D0738" w14:textId="77777777" w:rsidR="0043569E" w:rsidRPr="00454716" w:rsidRDefault="0043569E" w:rsidP="0043569E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4E4ADCBD" w14:textId="77777777" w:rsidR="0043569E" w:rsidRPr="00454716" w:rsidRDefault="0043569E" w:rsidP="0043569E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7EF2B3C" w14:textId="77777777" w:rsidR="0043569E" w:rsidRPr="00EE3C5F" w:rsidRDefault="0043569E" w:rsidP="000B40D3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2D5AA671" w14:textId="77777777" w:rsidR="0043569E" w:rsidRDefault="0043569E" w:rsidP="0043569E">
      <w:pPr>
        <w:pStyle w:val="Odrka1-1"/>
        <w:tabs>
          <w:tab w:val="clear" w:pos="1077"/>
        </w:tabs>
        <w:ind w:left="426"/>
      </w:pPr>
      <w:r>
        <w:t>doklady o odborné způsobilosti členů odborného personálu, u kterých je způsobilost požadována</w:t>
      </w:r>
    </w:p>
    <w:p w14:paraId="0B4A3038" w14:textId="4C3E28F9" w:rsidR="00EE3C5F" w:rsidRDefault="00EE3C5F" w:rsidP="00EF4E96">
      <w:pPr>
        <w:pStyle w:val="Textbezslovn"/>
      </w:pPr>
      <w:r>
        <w:br w:type="page"/>
      </w:r>
    </w:p>
    <w:p w14:paraId="0501E47A" w14:textId="05F955BE" w:rsidR="0043569E" w:rsidRDefault="0043569E" w:rsidP="0043569E">
      <w:pPr>
        <w:pStyle w:val="Nadpisbezsl1-1"/>
        <w:jc w:val="both"/>
      </w:pPr>
      <w:bookmarkStart w:id="14" w:name="_Toc208862639"/>
      <w:bookmarkStart w:id="15" w:name="_Toc238039825"/>
      <w:r>
        <w:lastRenderedPageBreak/>
        <w:t>Kapitola č. 8</w:t>
      </w:r>
      <w:r w:rsidRPr="00ED1816">
        <w:t xml:space="preserve"> Vzor profesního </w:t>
      </w:r>
      <w:bookmarkEnd w:id="14"/>
      <w:r w:rsidR="0005314A" w:rsidRPr="00ED1816">
        <w:t>ŽIVOTOPISU – NEOBSAZENO</w:t>
      </w:r>
      <w:bookmarkEnd w:id="15"/>
    </w:p>
    <w:p w14:paraId="34A6DA23" w14:textId="77777777" w:rsidR="0043569E" w:rsidRDefault="0043569E" w:rsidP="0043569E">
      <w:pPr>
        <w:pStyle w:val="Textbezslovn"/>
      </w:pPr>
      <w:r>
        <w:t>V případě více členů odborného personálu vložte (zkopírujte tuto šablonu) profesní životopis dle počtu členů odborného personálu, nebo s ohledem na pravidla umožňující jednou osobou zastávat více pozic dle Výzvy k podání nabídky.</w:t>
      </w:r>
    </w:p>
    <w:p w14:paraId="000B44F0" w14:textId="77777777" w:rsidR="0043569E" w:rsidRDefault="0043569E" w:rsidP="0043569E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Dodavatele: [</w:t>
      </w:r>
      <w:r w:rsidRPr="00E24F78">
        <w:rPr>
          <w:b/>
          <w:highlight w:val="yellow"/>
        </w:rPr>
        <w:t>DOPLNÍ DODAVATEL</w:t>
      </w:r>
      <w:r>
        <w:t>]</w:t>
      </w:r>
    </w:p>
    <w:p w14:paraId="4B6064F5" w14:textId="77777777" w:rsidR="0043569E" w:rsidRDefault="0043569E" w:rsidP="0043569E">
      <w:pPr>
        <w:pStyle w:val="Textbezslovn"/>
      </w:pPr>
    </w:p>
    <w:p w14:paraId="4C0DE691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4C532ECD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2E375E6B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1D2DF096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06736970" w14:textId="77777777" w:rsidR="0043569E" w:rsidRPr="00833899" w:rsidRDefault="0043569E" w:rsidP="0043569E">
      <w:pPr>
        <w:pStyle w:val="Odstavec1-1a"/>
      </w:pPr>
      <w:r w:rsidRPr="00833899">
        <w:t>Současná funkce/pracovní pozice včetně zaměstnavatele a vztahu k 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14A090FB" w14:textId="77777777" w:rsidR="0043569E" w:rsidRDefault="0043569E" w:rsidP="0043569E">
      <w:pPr>
        <w:pStyle w:val="Doplujcdaje"/>
        <w:ind w:left="1077"/>
        <w:jc w:val="both"/>
      </w:pPr>
      <w:r w:rsidRPr="00BE49F4">
        <w:rPr>
          <w:b/>
        </w:rPr>
        <w:t>Pozn.</w:t>
      </w:r>
      <w:r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 z následujících alternativ: pracovní poměr na plný úvazek, pracovní poměr na částečný úvazek, dohoda o pracovní činnosti, dohoda o provedení práce, člen statutárního orgánu, OSVČ, příp. další možnost. Pro vyloučení pochybností zadavatel uvádí, že pokud je dokládaná osoba OSVČ a zároveň není současně Dodavatelem nebo není vůči Dodavateli v pracovním či obdobném poměru, bude považována za jinou osobu ve smyslu § 83 zákona č. 134/2016 Sb., o zadávání veřejných zakázek, ve znění pozdějších předpisů, se všemi důsledky z toho vyplývajícími, nikoliv za zaměstnance či za osobu v obdobném postavení.</w:t>
      </w:r>
    </w:p>
    <w:p w14:paraId="6EE6B5DD" w14:textId="77777777" w:rsidR="0043569E" w:rsidRPr="00833899" w:rsidRDefault="0043569E" w:rsidP="0043569E">
      <w:pPr>
        <w:pStyle w:val="Textbezslovn"/>
      </w:pPr>
    </w:p>
    <w:p w14:paraId="23DBC078" w14:textId="77777777" w:rsidR="0043569E" w:rsidRPr="00833899" w:rsidRDefault="0043569E" w:rsidP="0043569E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407385B3" w14:textId="77777777" w:rsidR="0043569E" w:rsidRPr="00833899" w:rsidRDefault="0043569E" w:rsidP="0043569E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Pr="00833899">
        <w:rPr>
          <w:rStyle w:val="Znakapoznpodarou"/>
        </w:rPr>
        <w:footnoteReference w:id="11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3569E" w:rsidRPr="00833899" w14:paraId="1D404BFB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ADCF028" w14:textId="77777777" w:rsidR="0043569E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>
              <w:rPr>
                <w:sz w:val="16"/>
                <w:szCs w:val="16"/>
              </w:rPr>
              <w:t xml:space="preserve"> při vykonávání činnosti či </w:t>
            </w:r>
            <w:r w:rsidRPr="00762F71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Pr="00762F71">
              <w:rPr>
                <w:sz w:val="16"/>
                <w:szCs w:val="16"/>
              </w:rPr>
              <w:t>oboru</w:t>
            </w:r>
            <w:r>
              <w:rPr>
                <w:sz w:val="16"/>
                <w:szCs w:val="16"/>
              </w:rPr>
              <w:t xml:space="preserve">, jež jsou požadovány </w:t>
            </w:r>
            <w:r w:rsidRPr="00762F71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 xml:space="preserve"> </w:t>
            </w:r>
            <w:r w:rsidRPr="00762F71">
              <w:rPr>
                <w:sz w:val="16"/>
                <w:szCs w:val="16"/>
              </w:rPr>
              <w:t>splnění kvalifikace</w:t>
            </w:r>
          </w:p>
          <w:p w14:paraId="78F5F6FC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0F111431" w14:textId="77777777" w:rsidR="0043569E" w:rsidRPr="00833899" w:rsidRDefault="0043569E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40C57711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6AFAE28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CB9036E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63D66F88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5946D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3CBFDD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2EB5ADD5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4819E5B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BA4DCC0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19771A3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ADA966E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7EC9A976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CBCCA78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9357DAF" w14:textId="77777777" w:rsidR="0043569E" w:rsidRPr="00833899" w:rsidRDefault="0043569E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642363E9" w14:textId="77777777" w:rsidR="0043569E" w:rsidRPr="00833899" w:rsidRDefault="0043569E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1B03BDB" w14:textId="77777777" w:rsidR="0043569E" w:rsidRPr="00833899" w:rsidRDefault="0043569E" w:rsidP="0043569E">
      <w:pPr>
        <w:pStyle w:val="Textbezslovn"/>
      </w:pPr>
    </w:p>
    <w:p w14:paraId="50F5075D" w14:textId="77777777" w:rsidR="0043569E" w:rsidRPr="00833899" w:rsidRDefault="0043569E" w:rsidP="0043569E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63286D93" w14:textId="77777777" w:rsidR="0043569E" w:rsidRPr="00833899" w:rsidRDefault="0043569E" w:rsidP="0043569E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10084BC" w14:textId="77777777" w:rsidR="0043569E" w:rsidRDefault="0043569E" w:rsidP="0043569E">
      <w:pPr>
        <w:pStyle w:val="Odstavec1-1a"/>
      </w:pPr>
      <w:r w:rsidRPr="00452F69">
        <w:rPr>
          <w:b/>
        </w:rPr>
        <w:t>Zkušenosti</w:t>
      </w:r>
      <w:r>
        <w:t xml:space="preserve"> s řízením realizace stavby u těch členů odborného personálu, u kterých je taková zkušenost požadována (u ostatních osob se tabulka proškrtne nebo nevyplní)</w:t>
      </w:r>
      <w:r>
        <w:rPr>
          <w:rStyle w:val="Znakapoznpodarou"/>
        </w:rPr>
        <w:footnoteReference w:id="12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3569E" w:rsidRPr="00833899" w14:paraId="5185EB33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BF0DC17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5238363F" w14:textId="77777777" w:rsidR="0043569E" w:rsidRPr="00833899" w:rsidRDefault="0043569E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01C06DEE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99CD4FA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0A33F4E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6D4CBE82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E45E7BA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D7A11D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76503B31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4356D80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0B68D1D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2D26E2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EFBC6B3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1C02CF2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B5B97B4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DD7A2BB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48AC95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14C3A01A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3D7A098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38B6A5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7E6204A6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2FE1B5DA" w14:textId="77777777" w:rsidR="0043569E" w:rsidRPr="00833899" w:rsidRDefault="0043569E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činností </w:t>
            </w:r>
            <w:r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10A2CB6" w14:textId="77777777" w:rsidR="0043569E" w:rsidRPr="00833899" w:rsidRDefault="0043569E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1595FE7" w14:textId="77777777" w:rsidR="0043569E" w:rsidRPr="00833899" w:rsidRDefault="0043569E" w:rsidP="0043569E">
      <w:pPr>
        <w:pStyle w:val="Textbezslovn"/>
      </w:pPr>
    </w:p>
    <w:p w14:paraId="2CC0C8DB" w14:textId="77777777" w:rsidR="0043569E" w:rsidRPr="001950C2" w:rsidRDefault="0043569E" w:rsidP="0043569E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 k výkonu vybraných činností ve výstavbě </w:t>
      </w:r>
      <w:r w:rsidRPr="00160425">
        <w:rPr>
          <w:highlight w:val="green"/>
        </w:rPr>
        <w:t>/ autorizace pro ověřování výsledků zeměměřických činností</w:t>
      </w:r>
      <w:r>
        <w:t xml:space="preserve"> či jiná odborná způsobilost: </w:t>
      </w:r>
      <w:r w:rsidRPr="001950C2">
        <w:rPr>
          <w:highlight w:val="yellow"/>
        </w:rPr>
        <w:t>[informace DOPLNÍ DODAVATEL u těch osob, u kterých je odborná způsobilost požadována]</w:t>
      </w:r>
    </w:p>
    <w:p w14:paraId="7AE64C47" w14:textId="77777777" w:rsidR="0043569E" w:rsidRDefault="0043569E" w:rsidP="0043569E">
      <w:pPr>
        <w:pStyle w:val="Textbezslovn"/>
        <w:ind w:left="1077"/>
      </w:pPr>
      <w:r>
        <w:t>(vlastní doklady budou tvořit přílohu tohoto krycího listu, tj. přílohy č. 1 Výzvy k podání nabídky)</w:t>
      </w:r>
    </w:p>
    <w:p w14:paraId="70092E03" w14:textId="77777777" w:rsidR="0043569E" w:rsidRDefault="0043569E" w:rsidP="0043569E">
      <w:pPr>
        <w:pStyle w:val="Odstavec1-1a"/>
      </w:pPr>
      <w:r>
        <w:t>Jiné informace (dle uvážení Dodavatele):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0B3282FC" w:rsidR="00EE3C5F" w:rsidRDefault="00EE3C5F" w:rsidP="00EF4E96">
      <w:pPr>
        <w:pStyle w:val="Textbezslovn"/>
      </w:pPr>
      <w:r>
        <w:br w:type="page"/>
      </w:r>
    </w:p>
    <w:p w14:paraId="697DCB81" w14:textId="0EF3AABB" w:rsidR="0035531B" w:rsidRDefault="00BE7668" w:rsidP="00E8576A">
      <w:pPr>
        <w:pStyle w:val="Nadpisbezsl1-1"/>
        <w:jc w:val="both"/>
      </w:pPr>
      <w:bookmarkStart w:id="16" w:name="_Toc238039826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6"/>
    </w:p>
    <w:p w14:paraId="24580E77" w14:textId="34E98680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28C69436" w14:textId="45B73272" w:rsidR="00735EC3" w:rsidRDefault="00735EC3" w:rsidP="00735EC3">
      <w:pPr>
        <w:pStyle w:val="Nadpisbezsl1-1"/>
        <w:jc w:val="both"/>
      </w:pPr>
      <w:bookmarkStart w:id="17" w:name="_Toc208862641"/>
      <w:bookmarkStart w:id="18" w:name="_Toc238039827"/>
      <w:bookmarkEnd w:id="0"/>
      <w:bookmarkEnd w:id="1"/>
      <w:bookmarkEnd w:id="2"/>
      <w:bookmarkEnd w:id="3"/>
      <w:r>
        <w:lastRenderedPageBreak/>
        <w:t>Kapitola č. 10</w:t>
      </w:r>
      <w:r w:rsidRPr="00ED1816">
        <w:t xml:space="preserve"> Informace o tom, zda budou na staveništi působit zaměstnanci více než jednoho </w:t>
      </w:r>
      <w:bookmarkEnd w:id="17"/>
      <w:r w:rsidR="0005314A" w:rsidRPr="00ED1816">
        <w:t>ZHOTOVITELE – NEOBSAZENO</w:t>
      </w:r>
      <w:bookmarkEnd w:id="18"/>
    </w:p>
    <w:p w14:paraId="65309409" w14:textId="77777777" w:rsidR="00735EC3" w:rsidRPr="00833899" w:rsidRDefault="00735EC3" w:rsidP="00735EC3">
      <w:pPr>
        <w:pStyle w:val="Textbezslovn"/>
      </w:pPr>
      <w:r>
        <w:rPr>
          <w:b/>
        </w:rPr>
        <w:t xml:space="preserve">Dodavatel </w:t>
      </w:r>
      <w:r w:rsidRPr="001B23A1">
        <w:rPr>
          <w:b/>
        </w:rPr>
        <w:t>podáním nabídky čestně prohlašuje</w:t>
      </w:r>
      <w:r w:rsidRPr="00833899">
        <w:t>, že:</w:t>
      </w:r>
    </w:p>
    <w:p w14:paraId="13AC14DC" w14:textId="77777777" w:rsidR="00735EC3" w:rsidRPr="00833899" w:rsidRDefault="00735EC3" w:rsidP="00735EC3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4BA8EB80" w14:textId="77777777" w:rsidR="00735EC3" w:rsidRPr="00833899" w:rsidRDefault="00735EC3" w:rsidP="00735EC3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2A5F7474" w14:textId="77777777" w:rsidR="00735EC3" w:rsidRPr="00833899" w:rsidRDefault="00735EC3" w:rsidP="00735EC3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2B034FA6" w14:textId="77777777" w:rsidR="00735EC3" w:rsidRPr="00833899" w:rsidRDefault="00735EC3" w:rsidP="00735EC3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9134E0D" w14:textId="77777777" w:rsidR="00735EC3" w:rsidRPr="00833899" w:rsidRDefault="00735EC3" w:rsidP="00735EC3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34A60BC9" w14:textId="77777777" w:rsidR="00735EC3" w:rsidRDefault="00735EC3" w:rsidP="00735EC3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68B476BA" w:rsidR="00066766" w:rsidRDefault="00EB5220" w:rsidP="00EB5220">
      <w:pPr>
        <w:pStyle w:val="Nadpisbezsl1-1"/>
      </w:pPr>
      <w:bookmarkStart w:id="19" w:name="_Toc238039828"/>
      <w:r>
        <w:lastRenderedPageBreak/>
        <w:t xml:space="preserve">Kapitola č. </w:t>
      </w:r>
      <w:r w:rsidR="00D84A9C">
        <w:t xml:space="preserve">11 </w:t>
      </w:r>
      <w:r w:rsidR="006014EE">
        <w:t>Přehled technických zařízení</w:t>
      </w:r>
      <w:r w:rsidR="006014EE" w:rsidDel="00236D43">
        <w:t xml:space="preserve"> </w:t>
      </w:r>
      <w:r w:rsidR="00166978">
        <w:rPr>
          <w:rStyle w:val="Znakapoznpodarou"/>
        </w:rPr>
        <w:footnoteReference w:id="13"/>
      </w:r>
      <w:r w:rsidR="00690B56">
        <w:t xml:space="preserve"> - neobsazeno</w:t>
      </w:r>
      <w:bookmarkEnd w:id="19"/>
      <w:r w:rsidR="0005314A">
        <w:t xml:space="preserve">  </w:t>
      </w:r>
    </w:p>
    <w:p w14:paraId="3F2F54C4" w14:textId="77777777" w:rsidR="006014EE" w:rsidRPr="00D36729" w:rsidRDefault="006014EE" w:rsidP="006014EE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6014EE" w:rsidRPr="00D36729" w14:paraId="6AA52781" w14:textId="77777777" w:rsidTr="000B40D3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D3B374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983138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6014EE" w:rsidRPr="00D36729" w14:paraId="0E5C9FE3" w14:textId="77777777" w:rsidTr="000B40D3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E96AEF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84252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D5020F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BCAAC1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8C86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EC56C" w14:textId="77777777" w:rsidR="006014EE" w:rsidRPr="006F0B82" w:rsidDel="00E4519B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18AAC9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6014EE" w:rsidRPr="00D36729" w14:paraId="0BDEC192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126737483"/>
            <w:placeholder>
              <w:docPart w:val="5708373FB8204E69AB71C41114A82183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6E8A27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61509895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B6C6F8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369066415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3FFBF8E7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9454486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888378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74723804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286C5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605004692"/>
            <w:placeholder>
              <w:docPart w:val="13898A00B1324A8A8B92E7F28B1AB23D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D1D020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14009483"/>
            <w:placeholder>
              <w:docPart w:val="8B5B31F845A9469694B26905A5320EA3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A3923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19543DBA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155445599"/>
            <w:placeholder>
              <w:docPart w:val="1E4E1A85B40B44A881F3719CE933C971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B4A6F2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85706039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5C7598DC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06163598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26760F02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655266228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2A867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07397352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752253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55441427"/>
            <w:placeholder>
              <w:docPart w:val="AD0A993FD24E43D1A04F1AE8C3433FB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B2B29A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89567516"/>
            <w:placeholder>
              <w:docPart w:val="03BB22DB4C3C40E786322394B96A056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A9FE1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56CFAD92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368461104"/>
            <w:placeholder>
              <w:docPart w:val="9A57579FCA4945299454A603820C8BB2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D0CAE2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8228023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04106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30122814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F6F4A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73904556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144FFC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399360020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4D3BB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8920375"/>
            <w:placeholder>
              <w:docPart w:val="6D0E32D3957D45F88632610917D72A4D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F85B54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17181508"/>
            <w:placeholder>
              <w:docPart w:val="CAC60C304AA54E22ADA306554642B11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D497C8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0AA0DECD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668133842"/>
            <w:placeholder>
              <w:docPart w:val="711A4E0F00CB462C81DB0AF6C9AA5D80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4292AD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92809644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01F27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0686142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0276F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82145230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5A37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29549014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4DEE4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30355886"/>
            <w:placeholder>
              <w:docPart w:val="01D996D6534C4544BC93875C92297DA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A8A49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56070235"/>
            <w:placeholder>
              <w:docPart w:val="D6DC42A4180F4F7BB686EED200A82DC6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57D55A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46D69450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281454654"/>
            <w:placeholder>
              <w:docPart w:val="26F1DC99B44E4077BBD642013A6B6E9B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9010C0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8937411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DF6B0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24587734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196D6A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87752093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876A1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7103064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FE452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378659889"/>
            <w:placeholder>
              <w:docPart w:val="2574DC80A1924A648B963BA266DB6456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B0D878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86502387"/>
            <w:placeholder>
              <w:docPart w:val="2443B979F101426D912FD8CE82E144D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6D36A8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60793B59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319706343"/>
            <w:placeholder>
              <w:docPart w:val="9F0B4A30C88B465488B6655BD43C1B27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1048D44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74032716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AC3921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24108550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8186F24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63803648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6CB53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47494395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1709921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503748869"/>
            <w:placeholder>
              <w:docPart w:val="7E763138FC29460D9ECF2512E7E5EBE7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AF6FE4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3641"/>
            <w:placeholder>
              <w:docPart w:val="FCB0BF6954D0457E92E9451E5FAEA0B1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0643CB1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25E6B880" w14:textId="77777777" w:rsidR="006014EE" w:rsidRPr="00D36729" w:rsidRDefault="006014EE" w:rsidP="006014EE">
      <w:pPr>
        <w:rPr>
          <w:rFonts w:ascii="Verdana" w:hAnsi="Verdana"/>
          <w:i/>
        </w:rPr>
      </w:pPr>
    </w:p>
    <w:p w14:paraId="1F40C0F2" w14:textId="77777777" w:rsidR="006014EE" w:rsidRDefault="006014EE" w:rsidP="006014EE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výpis z majetkové evidence nebo smlouva (min. o smlouvě budoucí)</w:t>
      </w:r>
    </w:p>
    <w:p w14:paraId="42B0E142" w14:textId="01526799" w:rsidR="006014EE" w:rsidRDefault="006014EE" w:rsidP="00517D4B">
      <w:pPr>
        <w:pStyle w:val="Textbezslovn"/>
        <w:tabs>
          <w:tab w:val="left" w:pos="851"/>
        </w:tabs>
      </w:pPr>
      <w:r w:rsidRPr="00B710D5">
        <w:t xml:space="preserve">Protokol o provedení provozní zkoušky jednotlivého konkrétního stroje nebo čestné prohlášení ve smyslu čl. </w:t>
      </w:r>
      <w:r w:rsidRPr="001A30F6">
        <w:rPr>
          <w:highlight w:val="green"/>
        </w:rPr>
        <w:t>19.</w:t>
      </w:r>
      <w:r>
        <w:rPr>
          <w:highlight w:val="green"/>
        </w:rPr>
        <w:t>3</w:t>
      </w:r>
      <w:r w:rsidRPr="001A30F6">
        <w:rPr>
          <w:highlight w:val="green"/>
        </w:rPr>
        <w:t>.</w:t>
      </w:r>
      <w:r>
        <w:t xml:space="preserve"> Výzvy k podání nabídky </w:t>
      </w:r>
      <w:r w:rsidRPr="00B710D5">
        <w:t xml:space="preserve">(požadováno u strojů, jež se řídí </w:t>
      </w:r>
      <w:r>
        <w:t>vnitřním předpisem SŽ V3</w:t>
      </w:r>
      <w:r w:rsidRPr="00B710D5">
        <w:t>)</w:t>
      </w:r>
    </w:p>
    <w:p w14:paraId="2C8EA334" w14:textId="47AC9D06" w:rsidR="00EB5220" w:rsidRDefault="00EB5220" w:rsidP="00EB5220">
      <w:pPr>
        <w:pStyle w:val="Textbezslovn"/>
        <w:tabs>
          <w:tab w:val="left" w:pos="851"/>
        </w:tabs>
      </w:pP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4410DC0D" w:rsidR="00D339E2" w:rsidRDefault="00B84CB4" w:rsidP="00D339E2">
      <w:pPr>
        <w:pStyle w:val="Nadpisbezsl1-1"/>
      </w:pPr>
      <w:bookmarkStart w:id="20" w:name="_Toc238039829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4"/>
      </w:r>
      <w:bookmarkEnd w:id="20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B55901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B55901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B55901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B55901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4A449D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4A449D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495D6" w14:textId="77777777" w:rsidR="004A449D" w:rsidRDefault="004A449D" w:rsidP="00962258">
      <w:pPr>
        <w:spacing w:after="0" w:line="240" w:lineRule="auto"/>
      </w:pPr>
      <w:r>
        <w:separator/>
      </w:r>
    </w:p>
  </w:endnote>
  <w:endnote w:type="continuationSeparator" w:id="0">
    <w:p w14:paraId="3AE82467" w14:textId="77777777" w:rsidR="004A449D" w:rsidRDefault="004A449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55D6B5A3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07BCE" w14:textId="77777777" w:rsidR="004A449D" w:rsidRDefault="004A449D" w:rsidP="00962258">
      <w:pPr>
        <w:spacing w:after="0" w:line="240" w:lineRule="auto"/>
      </w:pPr>
      <w:r>
        <w:separator/>
      </w:r>
    </w:p>
  </w:footnote>
  <w:footnote w:type="continuationSeparator" w:id="0">
    <w:p w14:paraId="2AE5DCBC" w14:textId="77777777" w:rsidR="004A449D" w:rsidRDefault="004A449D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1394E193" w14:textId="77777777" w:rsidR="00D7242C" w:rsidRDefault="00D7242C" w:rsidP="00D7242C">
      <w:pPr>
        <w:pStyle w:val="Textpoznpodarou"/>
        <w:rPr>
          <w:sz w:val="16"/>
          <w:szCs w:val="22"/>
        </w:rPr>
      </w:pPr>
      <w:r>
        <w:rPr>
          <w:rStyle w:val="Znakapoznpodarou"/>
          <w:sz w:val="16"/>
          <w:szCs w:val="22"/>
        </w:rPr>
        <w:footnoteRef/>
      </w:r>
      <w:r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1F5A165E" w14:textId="77777777" w:rsidR="00372E5B" w:rsidRPr="002171CA" w:rsidRDefault="00372E5B" w:rsidP="00372E5B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  <w:rFonts w:eastAsiaTheme="majorEastAsia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5E18E2D2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7BC287D9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70E28FCF" w14:textId="77777777" w:rsidR="00372E5B" w:rsidRPr="002171CA" w:rsidRDefault="00372E5B" w:rsidP="00372E5B">
      <w:pPr>
        <w:pStyle w:val="Textpoznpodarou"/>
        <w:ind w:firstLine="708"/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b/>
          <w:bCs/>
          <w:sz w:val="16"/>
          <w:szCs w:val="16"/>
        </w:rPr>
        <w:t>P</w:t>
      </w:r>
      <w:r w:rsidRPr="002171CA">
        <w:rPr>
          <w:rFonts w:cstheme="minorHAnsi"/>
          <w:sz w:val="16"/>
          <w:szCs w:val="16"/>
        </w:rPr>
        <w:t xml:space="preserve"> - pokud byl poddodavatelem jiného dodavatele.</w:t>
      </w:r>
    </w:p>
  </w:footnote>
  <w:footnote w:id="9">
    <w:p w14:paraId="3EB3DB54" w14:textId="77777777" w:rsidR="00372E5B" w:rsidRPr="002171CA" w:rsidRDefault="00372E5B" w:rsidP="00372E5B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eastAsiaTheme="majorEastAsia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14F20B59" w14:textId="77777777" w:rsidR="00372E5B" w:rsidRPr="002171CA" w:rsidRDefault="00372E5B" w:rsidP="00372E5B">
      <w:pPr>
        <w:pStyle w:val="Odstavecseseznamem"/>
        <w:numPr>
          <w:ilvl w:val="0"/>
          <w:numId w:val="24"/>
        </w:numPr>
        <w:spacing w:before="0"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společně s jinými dodavateli, a to v rozsahu, v jakém se na plnění zakázky podílel, nebo</w:t>
      </w:r>
    </w:p>
    <w:p w14:paraId="24AA030A" w14:textId="77777777" w:rsidR="00372E5B" w:rsidRPr="002171CA" w:rsidRDefault="00372E5B" w:rsidP="00372E5B">
      <w:pPr>
        <w:pStyle w:val="Textpoznpodarou"/>
        <w:numPr>
          <w:ilvl w:val="0"/>
          <w:numId w:val="24"/>
        </w:numPr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jako poddodavatel, a to v rozsahu, v jakém se na plnění zakázky podílel.</w:t>
      </w:r>
    </w:p>
  </w:footnote>
  <w:footnote w:id="10">
    <w:p w14:paraId="294368D5" w14:textId="77777777" w:rsidR="00372E5B" w:rsidRPr="002171CA" w:rsidRDefault="00372E5B" w:rsidP="00372E5B">
      <w:pPr>
        <w:pStyle w:val="Textpoznpodarou"/>
        <w:contextualSpacing/>
        <w:rPr>
          <w:rFonts w:cstheme="minorHAnsi"/>
          <w:sz w:val="16"/>
          <w:szCs w:val="16"/>
        </w:rPr>
      </w:pPr>
      <w:r w:rsidRPr="002171CA">
        <w:rPr>
          <w:rStyle w:val="Znakapoznpodarou"/>
          <w:rFonts w:cstheme="minorHAnsi"/>
          <w:sz w:val="16"/>
          <w:szCs w:val="16"/>
        </w:rPr>
        <w:footnoteRef/>
      </w:r>
      <w:r w:rsidRPr="002171CA">
        <w:rPr>
          <w:rFonts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  <w:footnote w:id="11">
    <w:p w14:paraId="2B370A6C" w14:textId="77777777" w:rsidR="0043569E" w:rsidRPr="00EF4E96" w:rsidRDefault="0043569E" w:rsidP="0043569E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12">
    <w:p w14:paraId="7997A946" w14:textId="77777777" w:rsidR="0043569E" w:rsidRPr="00EF4E96" w:rsidRDefault="0043569E" w:rsidP="0043569E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13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1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0A8C"/>
    <w:multiLevelType w:val="multilevel"/>
    <w:tmpl w:val="79264D62"/>
    <w:numStyleLink w:val="ListBulletmultilevel"/>
  </w:abstractNum>
  <w:abstractNum w:abstractNumId="12" w15:restartNumberingAfterBreak="0">
    <w:nsid w:val="74070991"/>
    <w:multiLevelType w:val="multilevel"/>
    <w:tmpl w:val="CABE99FC"/>
    <w:numStyleLink w:val="ListNumbermultilevel"/>
  </w:abstractNum>
  <w:abstractNum w:abstractNumId="13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2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8"/>
  </w:num>
  <w:num w:numId="8" w16cid:durableId="1128476615">
    <w:abstractNumId w:val="6"/>
  </w:num>
  <w:num w:numId="9" w16cid:durableId="536745284">
    <w:abstractNumId w:val="14"/>
  </w:num>
  <w:num w:numId="10" w16cid:durableId="485129412">
    <w:abstractNumId w:val="10"/>
  </w:num>
  <w:num w:numId="11" w16cid:durableId="106583586">
    <w:abstractNumId w:val="8"/>
  </w:num>
  <w:num w:numId="12" w16cid:durableId="279456196">
    <w:abstractNumId w:val="8"/>
  </w:num>
  <w:num w:numId="13" w16cid:durableId="20936217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9"/>
  </w:num>
  <w:num w:numId="20" w16cid:durableId="19981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1"/>
  </w:num>
  <w:num w:numId="23" w16cid:durableId="1195923377">
    <w:abstractNumId w:val="13"/>
  </w:num>
  <w:num w:numId="24" w16cid:durableId="145012067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314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3E5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4FA0"/>
    <w:rsid w:val="00095EF4"/>
    <w:rsid w:val="000961B4"/>
    <w:rsid w:val="000A3B60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3F9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27FC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65AB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C7DA8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2473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007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2E5B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569E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2BE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A449D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17D4B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D54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2D37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4EE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3023"/>
    <w:rsid w:val="006541C7"/>
    <w:rsid w:val="00655976"/>
    <w:rsid w:val="0065610E"/>
    <w:rsid w:val="00660AD3"/>
    <w:rsid w:val="00660BEB"/>
    <w:rsid w:val="0066235E"/>
    <w:rsid w:val="00664974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0A84"/>
    <w:rsid w:val="00690B56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1800"/>
    <w:rsid w:val="006B2AB1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35EC3"/>
    <w:rsid w:val="00740AF5"/>
    <w:rsid w:val="00743525"/>
    <w:rsid w:val="00744F6A"/>
    <w:rsid w:val="00744F98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1D65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E2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6136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056"/>
    <w:rsid w:val="00B50DB1"/>
    <w:rsid w:val="00B52819"/>
    <w:rsid w:val="00B5431A"/>
    <w:rsid w:val="00B55901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86D2D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242C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34A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602E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6BC"/>
    <w:rsid w:val="00F02AAB"/>
    <w:rsid w:val="00F05F09"/>
    <w:rsid w:val="00F0634D"/>
    <w:rsid w:val="00F0653A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67A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39807C28-5738-4DCD-B240-F547CEED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">
    <w:name w:val="text"/>
    <w:rsid w:val="00372E5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72AC1CFEE4354747AD375F19AB721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647E0F-8829-4256-BFD1-074E1904CCE8}"/>
      </w:docPartPr>
      <w:docPartBody>
        <w:p w:rsidR="00702A65" w:rsidRDefault="00702A65" w:rsidP="00702A65">
          <w:pPr>
            <w:pStyle w:val="72AC1CFEE4354747AD375F19AB7214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CA1395B7BF4397B7A1E75ABF65D4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CAE3FA-5DEE-4C81-8382-020CE323F35C}"/>
      </w:docPartPr>
      <w:docPartBody>
        <w:p w:rsidR="00702A65" w:rsidRDefault="00702A65" w:rsidP="00702A65">
          <w:pPr>
            <w:pStyle w:val="6CCA1395B7BF4397B7A1E75ABF65D49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FE3DA5D902A471EA73E6D50F8E248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9CE5F4-60EB-4870-8BCC-87CDCF9B48D8}"/>
      </w:docPartPr>
      <w:docPartBody>
        <w:p w:rsidR="00702A65" w:rsidRDefault="00702A65" w:rsidP="00702A65">
          <w:pPr>
            <w:pStyle w:val="6FE3DA5D902A471EA73E6D50F8E248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B1A6BA9CDBD4CE497C2356B7FA06D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07CC1B-3F43-4703-840B-46AA3F98E407}"/>
      </w:docPartPr>
      <w:docPartBody>
        <w:p w:rsidR="00702A65" w:rsidRDefault="00702A65" w:rsidP="00702A65">
          <w:pPr>
            <w:pStyle w:val="4B1A6BA9CDBD4CE497C2356B7FA06D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0D0F81B34E43159E0CCF7FF1E0D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C6B6DC-1FAC-499A-837B-3DD1EBF4060F}"/>
      </w:docPartPr>
      <w:docPartBody>
        <w:p w:rsidR="00702A65" w:rsidRDefault="00702A65" w:rsidP="00702A65">
          <w:pPr>
            <w:pStyle w:val="930D0F81B34E43159E0CCF7FF1E0DEB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76E0582B81F44098D8BF9DC6BEC90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77D832-9B5A-4424-9C3B-24B975A4A194}"/>
      </w:docPartPr>
      <w:docPartBody>
        <w:p w:rsidR="00702A65" w:rsidRDefault="00702A65" w:rsidP="00702A65">
          <w:pPr>
            <w:pStyle w:val="E76E0582B81F44098D8BF9DC6BEC90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DB0549DEE6B4969934E90974ADE86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765C1B-052E-4441-9F71-A303E716BE89}"/>
      </w:docPartPr>
      <w:docPartBody>
        <w:p w:rsidR="00702A65" w:rsidRDefault="00702A65" w:rsidP="00702A65">
          <w:pPr>
            <w:pStyle w:val="EDB0549DEE6B4969934E90974ADE86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2D5D4B6179546EAB676518027A02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F2AE0-B79B-441B-854D-7C5E2A2B65B0}"/>
      </w:docPartPr>
      <w:docPartBody>
        <w:p w:rsidR="00702A65" w:rsidRDefault="00702A65" w:rsidP="00702A65">
          <w:pPr>
            <w:pStyle w:val="42D5D4B6179546EAB676518027A024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48CB9C9F04A718BCEB614D7A05D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1929A-B653-4CF4-84AB-090FAC311C18}"/>
      </w:docPartPr>
      <w:docPartBody>
        <w:p w:rsidR="00702A65" w:rsidRDefault="00702A65" w:rsidP="00702A65">
          <w:pPr>
            <w:pStyle w:val="66348CB9C9F04A718BCEB614D7A05DA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A1F3644254E426B882F9B2089E8BD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55CACA-4A4F-4734-97B0-247BFB94F8F9}"/>
      </w:docPartPr>
      <w:docPartBody>
        <w:p w:rsidR="00702A65" w:rsidRDefault="00702A65" w:rsidP="00702A65">
          <w:pPr>
            <w:pStyle w:val="8A1F3644254E426B882F9B2089E8BD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C42DB28F90474AAF2954922FE415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BB03F-EC88-48B9-8A7C-CCB256CB4025}"/>
      </w:docPartPr>
      <w:docPartBody>
        <w:p w:rsidR="00702A65" w:rsidRDefault="00702A65" w:rsidP="00702A65">
          <w:pPr>
            <w:pStyle w:val="79C42DB28F90474AAF2954922FE415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2982E3386A4D30AF7EB3BEF01B8F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8E9322-FAB8-4EE5-856E-5227491A9FCC}"/>
      </w:docPartPr>
      <w:docPartBody>
        <w:p w:rsidR="00E20A02" w:rsidRDefault="001278DC" w:rsidP="001278DC">
          <w:pPr>
            <w:pStyle w:val="8E2982E3386A4D30AF7EB3BEF01B8FE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5E950614E04F4EB50E819F750DD6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D562D9-A216-4FFB-A295-0DB7D439ACB2}"/>
      </w:docPartPr>
      <w:docPartBody>
        <w:p w:rsidR="00E20A02" w:rsidRDefault="001278DC" w:rsidP="001278DC">
          <w:pPr>
            <w:pStyle w:val="7F5E950614E04F4EB50E819F750DD6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3967B44D8BD4E5594367826ABC20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22D65D-B223-425A-99B4-24C02A6FEC80}"/>
      </w:docPartPr>
      <w:docPartBody>
        <w:p w:rsidR="00E20A02" w:rsidRDefault="001278DC" w:rsidP="001278DC">
          <w:pPr>
            <w:pStyle w:val="73967B44D8BD4E5594367826ABC202D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B7C6746EA17440E964173F157E22F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4DA31D-29E8-48D4-B54B-A7AAE76EAED2}"/>
      </w:docPartPr>
      <w:docPartBody>
        <w:p w:rsidR="00E20A02" w:rsidRDefault="001278DC" w:rsidP="001278DC">
          <w:pPr>
            <w:pStyle w:val="7B7C6746EA17440E964173F157E22FD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708373FB8204E69AB71C41114A821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E1447C-22FA-4E43-800B-D4F94EFCBE54}"/>
      </w:docPartPr>
      <w:docPartBody>
        <w:p w:rsidR="003D72C5" w:rsidRDefault="00574C88" w:rsidP="00574C88">
          <w:pPr>
            <w:pStyle w:val="5708373FB8204E69AB71C41114A82183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C099820175049248F154F2F47B6F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585725-310F-4791-A966-AD9FA83114C9}"/>
      </w:docPartPr>
      <w:docPartBody>
        <w:p w:rsidR="003D72C5" w:rsidRDefault="00574C88" w:rsidP="00574C88">
          <w:pPr>
            <w:pStyle w:val="FC099820175049248F154F2F47B6F86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3898A00B1324A8A8B92E7F28B1AB2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3A2152-8186-4204-892E-F20A64C69E15}"/>
      </w:docPartPr>
      <w:docPartBody>
        <w:p w:rsidR="003D72C5" w:rsidRDefault="00574C88" w:rsidP="00574C88">
          <w:pPr>
            <w:pStyle w:val="13898A00B1324A8A8B92E7F28B1AB23D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B5B31F845A9469694B26905A5320E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7A613A-616B-480C-A530-13A2C406137B}"/>
      </w:docPartPr>
      <w:docPartBody>
        <w:p w:rsidR="003D72C5" w:rsidRDefault="00574C88" w:rsidP="00574C88">
          <w:pPr>
            <w:pStyle w:val="8B5B31F845A9469694B26905A5320EA3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4E1A85B40B44A881F3719CE933C9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6A7E93-5CBB-4728-830C-26B2CA283063}"/>
      </w:docPartPr>
      <w:docPartBody>
        <w:p w:rsidR="003D72C5" w:rsidRDefault="00574C88" w:rsidP="00574C88">
          <w:pPr>
            <w:pStyle w:val="1E4E1A85B40B44A881F3719CE933C971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D0A993FD24E43D1A04F1AE8C3433F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F14D3C-DA3E-4802-8384-6E011DA96B52}"/>
      </w:docPartPr>
      <w:docPartBody>
        <w:p w:rsidR="003D72C5" w:rsidRDefault="00574C88" w:rsidP="00574C88">
          <w:pPr>
            <w:pStyle w:val="AD0A993FD24E43D1A04F1AE8C3433FB8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3BB22DB4C3C40E786322394B96A05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7FC834-149D-4924-B082-648EE33727B2}"/>
      </w:docPartPr>
      <w:docPartBody>
        <w:p w:rsidR="003D72C5" w:rsidRDefault="00574C88" w:rsidP="00574C88">
          <w:pPr>
            <w:pStyle w:val="03BB22DB4C3C40E786322394B96A056E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9A57579FCA4945299454A603820C8B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3C7EC0-9C6F-447F-9ECD-16CA23CAA4C2}"/>
      </w:docPartPr>
      <w:docPartBody>
        <w:p w:rsidR="003D72C5" w:rsidRDefault="00574C88" w:rsidP="00574C88">
          <w:pPr>
            <w:pStyle w:val="9A57579FCA4945299454A603820C8B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D0E32D3957D45F88632610917D72A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3158F2-3D36-44A0-8CE3-49061F9463E1}"/>
      </w:docPartPr>
      <w:docPartBody>
        <w:p w:rsidR="003D72C5" w:rsidRDefault="00574C88" w:rsidP="00574C88">
          <w:pPr>
            <w:pStyle w:val="6D0E32D3957D45F88632610917D72A4D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CAC60C304AA54E22ADA306554642B1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0D6DC-4995-4461-93E6-784D8615D19A}"/>
      </w:docPartPr>
      <w:docPartBody>
        <w:p w:rsidR="003D72C5" w:rsidRDefault="00574C88" w:rsidP="00574C88">
          <w:pPr>
            <w:pStyle w:val="CAC60C304AA54E22ADA306554642B11E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11A4E0F00CB462C81DB0AF6C9AA5D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7E43AE-D053-4868-AC6D-4440F44A3930}"/>
      </w:docPartPr>
      <w:docPartBody>
        <w:p w:rsidR="003D72C5" w:rsidRDefault="00574C88" w:rsidP="00574C88">
          <w:pPr>
            <w:pStyle w:val="711A4E0F00CB462C81DB0AF6C9AA5D80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DB09D46A74B43E5A0BFBD54700592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BBB261-ABBA-45C8-BC2E-FE0DCF6DEE9A}"/>
      </w:docPartPr>
      <w:docPartBody>
        <w:p w:rsidR="003D72C5" w:rsidRDefault="00574C88" w:rsidP="00574C88">
          <w:pPr>
            <w:pStyle w:val="0DB09D46A74B43E5A0BFBD547005920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1D996D6534C4544BC93875C92297D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EE6128-32E1-41E9-A355-8B4A522150D9}"/>
      </w:docPartPr>
      <w:docPartBody>
        <w:p w:rsidR="003D72C5" w:rsidRDefault="00574C88" w:rsidP="00574C88">
          <w:pPr>
            <w:pStyle w:val="01D996D6534C4544BC93875C92297DA8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6DC42A4180F4F7BB686EED200A82D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626D56-EB65-4C12-9BF4-D381D84044E9}"/>
      </w:docPartPr>
      <w:docPartBody>
        <w:p w:rsidR="003D72C5" w:rsidRDefault="00574C88" w:rsidP="00574C88">
          <w:pPr>
            <w:pStyle w:val="D6DC42A4180F4F7BB686EED200A82DC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6F1DC99B44E4077BBD642013A6B6E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54FBD-0433-45DD-8E78-345142246886}"/>
      </w:docPartPr>
      <w:docPartBody>
        <w:p w:rsidR="003D72C5" w:rsidRDefault="00574C88" w:rsidP="00574C88">
          <w:pPr>
            <w:pStyle w:val="26F1DC99B44E4077BBD642013A6B6E9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574DC80A1924A648B963BA266DB64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0F659C-91FA-48EC-A6A5-8DE5211DB73A}"/>
      </w:docPartPr>
      <w:docPartBody>
        <w:p w:rsidR="003D72C5" w:rsidRDefault="00574C88" w:rsidP="00574C88">
          <w:pPr>
            <w:pStyle w:val="2574DC80A1924A648B963BA266DB645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443B979F101426D912FD8CE82E144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119EC6-7924-470A-A299-3263A2854DF7}"/>
      </w:docPartPr>
      <w:docPartBody>
        <w:p w:rsidR="003D72C5" w:rsidRDefault="00574C88" w:rsidP="00574C88">
          <w:pPr>
            <w:pStyle w:val="2443B979F101426D912FD8CE82E144D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9F0B4A30C88B465488B6655BD43C1B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CF1C33-5777-4A04-B66E-BFD3F8F1EBA2}"/>
      </w:docPartPr>
      <w:docPartBody>
        <w:p w:rsidR="003D72C5" w:rsidRDefault="00574C88" w:rsidP="00574C88">
          <w:pPr>
            <w:pStyle w:val="9F0B4A30C88B465488B6655BD43C1B27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E763138FC29460D9ECF2512E7E5EB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19C37D-231D-4DE3-82A3-D44F5C70B292}"/>
      </w:docPartPr>
      <w:docPartBody>
        <w:p w:rsidR="003D72C5" w:rsidRDefault="00574C88" w:rsidP="00574C88">
          <w:pPr>
            <w:pStyle w:val="7E763138FC29460D9ECF2512E7E5EBE7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CB0BF6954D0457E92E9451E5FAEA0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8E629D-CB8E-4CF5-8BD3-D075672E9B67}"/>
      </w:docPartPr>
      <w:docPartBody>
        <w:p w:rsidR="003D72C5" w:rsidRDefault="00574C88" w:rsidP="00574C88">
          <w:pPr>
            <w:pStyle w:val="FCB0BF6954D0457E92E9451E5FAEA0B1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1E02715C5DC41F7BCA664060EE771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1117-D650-45DD-B690-7EC07C68A705}"/>
      </w:docPartPr>
      <w:docPartBody>
        <w:p w:rsidR="00B6112E" w:rsidRDefault="00087CAB" w:rsidP="00087CAB">
          <w:pPr>
            <w:pStyle w:val="E1E02715C5DC41F7BCA664060EE771A0"/>
          </w:pPr>
          <w:r w:rsidRPr="00E8059B">
            <w:rPr>
              <w:rStyle w:val="Zstupntext"/>
            </w:rPr>
            <w:t>Klikněte sem a zadejte text.</w:t>
          </w:r>
        </w:p>
      </w:docPartBody>
    </w:docPart>
    <w:docPart>
      <w:docPartPr>
        <w:name w:val="B02AAA3AF33C402BA7ECA1FB98BB3F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356393-D098-4F4D-9CB7-149B5CC8104D}"/>
      </w:docPartPr>
      <w:docPartBody>
        <w:p w:rsidR="00B6112E" w:rsidRDefault="00087CAB" w:rsidP="00087CAB">
          <w:pPr>
            <w:pStyle w:val="B02AAA3AF33C402BA7ECA1FB98BB3F7B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823E5"/>
    <w:rsid w:val="00087CAB"/>
    <w:rsid w:val="000A3127"/>
    <w:rsid w:val="001079AC"/>
    <w:rsid w:val="001278DC"/>
    <w:rsid w:val="001344A4"/>
    <w:rsid w:val="001C7DA8"/>
    <w:rsid w:val="00232473"/>
    <w:rsid w:val="002450A8"/>
    <w:rsid w:val="002479B1"/>
    <w:rsid w:val="00374734"/>
    <w:rsid w:val="00376800"/>
    <w:rsid w:val="0038055A"/>
    <w:rsid w:val="003D72C5"/>
    <w:rsid w:val="0045525D"/>
    <w:rsid w:val="004B48D8"/>
    <w:rsid w:val="00574C88"/>
    <w:rsid w:val="00581789"/>
    <w:rsid w:val="00592296"/>
    <w:rsid w:val="0066682C"/>
    <w:rsid w:val="006B2AB1"/>
    <w:rsid w:val="006B7641"/>
    <w:rsid w:val="006C6A0E"/>
    <w:rsid w:val="00702A65"/>
    <w:rsid w:val="00744F98"/>
    <w:rsid w:val="00746B38"/>
    <w:rsid w:val="007C641A"/>
    <w:rsid w:val="007E69B9"/>
    <w:rsid w:val="008211BB"/>
    <w:rsid w:val="00925D65"/>
    <w:rsid w:val="00AC4100"/>
    <w:rsid w:val="00B50DB1"/>
    <w:rsid w:val="00B6112E"/>
    <w:rsid w:val="00BC73A3"/>
    <w:rsid w:val="00C74C99"/>
    <w:rsid w:val="00CD0DBE"/>
    <w:rsid w:val="00CF089C"/>
    <w:rsid w:val="00E01F68"/>
    <w:rsid w:val="00E16E5B"/>
    <w:rsid w:val="00E20A02"/>
    <w:rsid w:val="00E27588"/>
    <w:rsid w:val="00E6073F"/>
    <w:rsid w:val="00E8602E"/>
    <w:rsid w:val="00E9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87CAB"/>
    <w:rPr>
      <w:color w:val="808080"/>
    </w:rPr>
  </w:style>
  <w:style w:type="paragraph" w:customStyle="1" w:styleId="E1E02715C5DC41F7BCA664060EE771A0">
    <w:name w:val="E1E02715C5DC41F7BCA664060EE771A0"/>
    <w:rsid w:val="00087CAB"/>
  </w:style>
  <w:style w:type="paragraph" w:customStyle="1" w:styleId="B02AAA3AF33C402BA7ECA1FB98BB3F7B">
    <w:name w:val="B02AAA3AF33C402BA7ECA1FB98BB3F7B"/>
    <w:rsid w:val="00087CAB"/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2AC1CFEE4354747AD375F19AB721448">
    <w:name w:val="72AC1CFEE4354747AD375F19AB721448"/>
    <w:rsid w:val="00702A65"/>
  </w:style>
  <w:style w:type="paragraph" w:customStyle="1" w:styleId="6CCA1395B7BF4397B7A1E75ABF65D49A">
    <w:name w:val="6CCA1395B7BF4397B7A1E75ABF65D49A"/>
    <w:rsid w:val="00702A65"/>
  </w:style>
  <w:style w:type="paragraph" w:customStyle="1" w:styleId="6FE3DA5D902A471EA73E6D50F8E2489D">
    <w:name w:val="6FE3DA5D902A471EA73E6D50F8E2489D"/>
    <w:rsid w:val="00702A65"/>
  </w:style>
  <w:style w:type="paragraph" w:customStyle="1" w:styleId="4B1A6BA9CDBD4CE497C2356B7FA06DBB">
    <w:name w:val="4B1A6BA9CDBD4CE497C2356B7FA06DBB"/>
    <w:rsid w:val="00702A65"/>
  </w:style>
  <w:style w:type="paragraph" w:customStyle="1" w:styleId="930D0F81B34E43159E0CCF7FF1E0DEB7">
    <w:name w:val="930D0F81B34E43159E0CCF7FF1E0DEB7"/>
    <w:rsid w:val="00702A65"/>
  </w:style>
  <w:style w:type="paragraph" w:customStyle="1" w:styleId="E76E0582B81F44098D8BF9DC6BEC9048">
    <w:name w:val="E76E0582B81F44098D8BF9DC6BEC9048"/>
    <w:rsid w:val="00702A65"/>
  </w:style>
  <w:style w:type="paragraph" w:customStyle="1" w:styleId="EDB0549DEE6B4969934E90974ADE8637">
    <w:name w:val="EDB0549DEE6B4969934E90974ADE8637"/>
    <w:rsid w:val="00702A65"/>
  </w:style>
  <w:style w:type="paragraph" w:customStyle="1" w:styleId="42D5D4B6179546EAB676518027A024FE">
    <w:name w:val="42D5D4B6179546EAB676518027A024FE"/>
    <w:rsid w:val="00702A65"/>
  </w:style>
  <w:style w:type="paragraph" w:customStyle="1" w:styleId="66348CB9C9F04A718BCEB614D7A05DA3">
    <w:name w:val="66348CB9C9F04A718BCEB614D7A05DA3"/>
    <w:rsid w:val="00702A65"/>
  </w:style>
  <w:style w:type="paragraph" w:customStyle="1" w:styleId="8A1F3644254E426B882F9B2089E8BD2F">
    <w:name w:val="8A1F3644254E426B882F9B2089E8BD2F"/>
    <w:rsid w:val="00702A65"/>
  </w:style>
  <w:style w:type="paragraph" w:customStyle="1" w:styleId="79C42DB28F90474AAF2954922FE415AC">
    <w:name w:val="79C42DB28F90474AAF2954922FE415AC"/>
    <w:rsid w:val="00702A65"/>
  </w:style>
  <w:style w:type="paragraph" w:customStyle="1" w:styleId="8E2982E3386A4D30AF7EB3BEF01B8FEF">
    <w:name w:val="8E2982E3386A4D30AF7EB3BEF01B8FEF"/>
    <w:rsid w:val="001278DC"/>
  </w:style>
  <w:style w:type="paragraph" w:customStyle="1" w:styleId="7F5E950614E04F4EB50E819F750DD6CD">
    <w:name w:val="7F5E950614E04F4EB50E819F750DD6CD"/>
    <w:rsid w:val="001278DC"/>
  </w:style>
  <w:style w:type="paragraph" w:customStyle="1" w:styleId="73967B44D8BD4E5594367826ABC202D6">
    <w:name w:val="73967B44D8BD4E5594367826ABC202D6"/>
    <w:rsid w:val="001278DC"/>
  </w:style>
  <w:style w:type="paragraph" w:customStyle="1" w:styleId="7B7C6746EA17440E964173F157E22FD5">
    <w:name w:val="7B7C6746EA17440E964173F157E22FD5"/>
    <w:rsid w:val="001278DC"/>
  </w:style>
  <w:style w:type="paragraph" w:customStyle="1" w:styleId="5708373FB8204E69AB71C41114A82183">
    <w:name w:val="5708373FB8204E69AB71C41114A82183"/>
    <w:rsid w:val="00574C88"/>
  </w:style>
  <w:style w:type="paragraph" w:customStyle="1" w:styleId="FC099820175049248F154F2F47B6F866">
    <w:name w:val="FC099820175049248F154F2F47B6F866"/>
    <w:rsid w:val="00574C88"/>
  </w:style>
  <w:style w:type="paragraph" w:customStyle="1" w:styleId="13898A00B1324A8A8B92E7F28B1AB23D">
    <w:name w:val="13898A00B1324A8A8B92E7F28B1AB23D"/>
    <w:rsid w:val="00574C88"/>
  </w:style>
  <w:style w:type="paragraph" w:customStyle="1" w:styleId="8B5B31F845A9469694B26905A5320EA3">
    <w:name w:val="8B5B31F845A9469694B26905A5320EA3"/>
    <w:rsid w:val="00574C88"/>
  </w:style>
  <w:style w:type="paragraph" w:customStyle="1" w:styleId="1E4E1A85B40B44A881F3719CE933C971">
    <w:name w:val="1E4E1A85B40B44A881F3719CE933C971"/>
    <w:rsid w:val="00574C88"/>
  </w:style>
  <w:style w:type="paragraph" w:customStyle="1" w:styleId="AD0A993FD24E43D1A04F1AE8C3433FB8">
    <w:name w:val="AD0A993FD24E43D1A04F1AE8C3433FB8"/>
    <w:rsid w:val="00574C88"/>
  </w:style>
  <w:style w:type="paragraph" w:customStyle="1" w:styleId="03BB22DB4C3C40E786322394B96A056E">
    <w:name w:val="03BB22DB4C3C40E786322394B96A056E"/>
    <w:rsid w:val="00574C88"/>
  </w:style>
  <w:style w:type="paragraph" w:customStyle="1" w:styleId="9A57579FCA4945299454A603820C8BB2">
    <w:name w:val="9A57579FCA4945299454A603820C8BB2"/>
    <w:rsid w:val="00574C88"/>
  </w:style>
  <w:style w:type="paragraph" w:customStyle="1" w:styleId="6D0E32D3957D45F88632610917D72A4D">
    <w:name w:val="6D0E32D3957D45F88632610917D72A4D"/>
    <w:rsid w:val="00574C88"/>
  </w:style>
  <w:style w:type="paragraph" w:customStyle="1" w:styleId="CAC60C304AA54E22ADA306554642B11E">
    <w:name w:val="CAC60C304AA54E22ADA306554642B11E"/>
    <w:rsid w:val="00574C88"/>
  </w:style>
  <w:style w:type="paragraph" w:customStyle="1" w:styleId="711A4E0F00CB462C81DB0AF6C9AA5D80">
    <w:name w:val="711A4E0F00CB462C81DB0AF6C9AA5D80"/>
    <w:rsid w:val="00574C88"/>
  </w:style>
  <w:style w:type="paragraph" w:customStyle="1" w:styleId="0DB09D46A74B43E5A0BFBD547005920B">
    <w:name w:val="0DB09D46A74B43E5A0BFBD547005920B"/>
    <w:rsid w:val="00574C88"/>
  </w:style>
  <w:style w:type="paragraph" w:customStyle="1" w:styleId="01D996D6534C4544BC93875C92297DA8">
    <w:name w:val="01D996D6534C4544BC93875C92297DA8"/>
    <w:rsid w:val="00574C88"/>
  </w:style>
  <w:style w:type="paragraph" w:customStyle="1" w:styleId="D6DC42A4180F4F7BB686EED200A82DC6">
    <w:name w:val="D6DC42A4180F4F7BB686EED200A82DC6"/>
    <w:rsid w:val="00574C88"/>
  </w:style>
  <w:style w:type="paragraph" w:customStyle="1" w:styleId="26F1DC99B44E4077BBD642013A6B6E9B">
    <w:name w:val="26F1DC99B44E4077BBD642013A6B6E9B"/>
    <w:rsid w:val="00574C88"/>
  </w:style>
  <w:style w:type="paragraph" w:customStyle="1" w:styleId="2574DC80A1924A648B963BA266DB6456">
    <w:name w:val="2574DC80A1924A648B963BA266DB6456"/>
    <w:rsid w:val="00574C88"/>
  </w:style>
  <w:style w:type="paragraph" w:customStyle="1" w:styleId="2443B979F101426D912FD8CE82E144DB">
    <w:name w:val="2443B979F101426D912FD8CE82E144DB"/>
    <w:rsid w:val="00574C88"/>
  </w:style>
  <w:style w:type="paragraph" w:customStyle="1" w:styleId="9F0B4A30C88B465488B6655BD43C1B27">
    <w:name w:val="9F0B4A30C88B465488B6655BD43C1B27"/>
    <w:rsid w:val="00574C88"/>
  </w:style>
  <w:style w:type="paragraph" w:customStyle="1" w:styleId="7E763138FC29460D9ECF2512E7E5EBE7">
    <w:name w:val="7E763138FC29460D9ECF2512E7E5EBE7"/>
    <w:rsid w:val="00574C88"/>
  </w:style>
  <w:style w:type="paragraph" w:customStyle="1" w:styleId="FCB0BF6954D0457E92E9451E5FAEA0B1">
    <w:name w:val="FCB0BF6954D0457E92E9451E5FAEA0B1"/>
    <w:rsid w:val="00574C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0</TotalTime>
  <Pages>16</Pages>
  <Words>3690</Words>
  <Characters>21771</Characters>
  <Application>Microsoft Office Word</Application>
  <DocSecurity>0</DocSecurity>
  <Lines>181</Lines>
  <Paragraphs>50</Paragraphs>
  <ScaleCrop>false</ScaleCrop>
  <Company>SŽDC s.o.</Company>
  <LinksUpToDate>false</LinksUpToDate>
  <CharactersWithSpaces>25411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Fojta Petr, Ing.</dc:creator>
  <cp:keywords/>
  <cp:lastModifiedBy>Fichera Leona</cp:lastModifiedBy>
  <cp:revision>12</cp:revision>
  <cp:lastPrinted>2019-03-07T14:42:00Z</cp:lastPrinted>
  <dcterms:created xsi:type="dcterms:W3CDTF">2025-09-30T06:46:00Z</dcterms:created>
  <dcterms:modified xsi:type="dcterms:W3CDTF">2026-08-19T11:50:00Z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